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7561" w:rsidRDefault="00CF7561" w:rsidP="00CF756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FRENSSHE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fl.1427)</w:t>
      </w:r>
    </w:p>
    <w:p w:rsidR="00CF7561" w:rsidRDefault="00CF7561" w:rsidP="00CF756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the diocese of Exeter.</w:t>
      </w:r>
    </w:p>
    <w:p w:rsidR="00CF7561" w:rsidRDefault="00CF7561" w:rsidP="00CF756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F7561" w:rsidRDefault="00CF7561" w:rsidP="00CF756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F7561" w:rsidRDefault="00CF7561" w:rsidP="00CF756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 Mar.1427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ordained to his first tonsure in </w:t>
      </w:r>
      <w:proofErr w:type="spellStart"/>
      <w:r>
        <w:rPr>
          <w:rFonts w:ascii="Times New Roman" w:hAnsi="Times New Roman" w:cs="Times New Roman"/>
          <w:sz w:val="24"/>
          <w:szCs w:val="24"/>
        </w:rPr>
        <w:t>Bradninch</w:t>
      </w:r>
      <w:proofErr w:type="spellEnd"/>
      <w:r>
        <w:rPr>
          <w:rFonts w:ascii="Times New Roman" w:hAnsi="Times New Roman" w:cs="Times New Roman"/>
          <w:sz w:val="24"/>
          <w:szCs w:val="24"/>
        </w:rPr>
        <w:t>, Devon, by the Bishop.</w:t>
      </w:r>
    </w:p>
    <w:p w:rsidR="00CF7561" w:rsidRDefault="00CF7561" w:rsidP="00CF756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(“Register of Edmund Lacy, Bishop of Exeter 1420-55” part 4 p.108)</w:t>
      </w:r>
    </w:p>
    <w:p w:rsidR="00CF7561" w:rsidRDefault="00CF7561" w:rsidP="00CF756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F7561" w:rsidRDefault="00CF7561" w:rsidP="00CF756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B2F86" w:rsidRPr="00CF7561" w:rsidRDefault="00CF7561" w:rsidP="00CF756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 April 2016</w:t>
      </w:r>
      <w:bookmarkStart w:id="0" w:name="_GoBack"/>
      <w:bookmarkEnd w:id="0"/>
    </w:p>
    <w:sectPr w:rsidR="006B2F86" w:rsidRPr="00CF7561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F7561" w:rsidRDefault="00CF7561" w:rsidP="00E71FC3">
      <w:pPr>
        <w:spacing w:after="0" w:line="240" w:lineRule="auto"/>
      </w:pPr>
      <w:r>
        <w:separator/>
      </w:r>
    </w:p>
  </w:endnote>
  <w:endnote w:type="continuationSeparator" w:id="0">
    <w:p w:rsidR="00CF7561" w:rsidRDefault="00CF7561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F7561" w:rsidRDefault="00CF7561" w:rsidP="00E71FC3">
      <w:pPr>
        <w:spacing w:after="0" w:line="240" w:lineRule="auto"/>
      </w:pPr>
      <w:r>
        <w:separator/>
      </w:r>
    </w:p>
  </w:footnote>
  <w:footnote w:type="continuationSeparator" w:id="0">
    <w:p w:rsidR="00CF7561" w:rsidRDefault="00CF7561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7561"/>
    <w:rsid w:val="00AB52E8"/>
    <w:rsid w:val="00B16D3F"/>
    <w:rsid w:val="00CF7561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48DE0F"/>
  <w15:chartTrackingRefBased/>
  <w15:docId w15:val="{5D6773B1-C196-4E42-8647-DDFA1090D4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34</Words>
  <Characters>196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2016-04-22T15:51:00Z</dcterms:created>
  <dcterms:modified xsi:type="dcterms:W3CDTF">2016-04-22T15:51:00Z</dcterms:modified>
</cp:coreProperties>
</file>